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093F2C2C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7F5B4D">
        <w:rPr>
          <w:b/>
          <w:noProof/>
          <w:sz w:val="24"/>
        </w:rPr>
        <w:t>1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23</w:t>
      </w:r>
      <w:r w:rsidR="007F5B4D">
        <w:rPr>
          <w:b/>
          <w:i/>
          <w:noProof/>
          <w:sz w:val="28"/>
        </w:rPr>
        <w:t>6</w:t>
      </w:r>
      <w:bookmarkStart w:id="0" w:name="_GoBack"/>
      <w:bookmarkEnd w:id="0"/>
      <w:r w:rsidR="00BF6A4F">
        <w:rPr>
          <w:b/>
          <w:i/>
          <w:noProof/>
          <w:sz w:val="28"/>
        </w:rPr>
        <w:t>9</w:t>
      </w:r>
      <w:r w:rsidR="00D63888">
        <w:rPr>
          <w:b/>
          <w:i/>
          <w:noProof/>
          <w:sz w:val="28"/>
        </w:rPr>
        <w:t>3</w:t>
      </w:r>
      <w:r w:rsidR="00BF6A4F">
        <w:rPr>
          <w:b/>
          <w:i/>
          <w:noProof/>
          <w:sz w:val="28"/>
        </w:rPr>
        <w:t>0</w:t>
      </w:r>
    </w:p>
    <w:p w14:paraId="636B52CD" w14:textId="0FB22167" w:rsidR="00B20935" w:rsidRDefault="007F5B4D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5C56B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China</w:t>
      </w:r>
      <w:r w:rsidR="005C56B5">
        <w:rPr>
          <w:b/>
          <w:noProof/>
          <w:sz w:val="24"/>
        </w:rPr>
        <w:t>)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20935" w:rsidRPr="005803A7">
        <w:rPr>
          <w:b/>
          <w:noProof/>
          <w:sz w:val="24"/>
        </w:rPr>
        <w:t xml:space="preserve"> 202</w:t>
      </w:r>
      <w:r w:rsidR="005C56B5"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F94EBC8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6B5" w:rsidRPr="005C56B5">
        <w:rPr>
          <w:rFonts w:ascii="Arial" w:hAnsi="Arial" w:cs="Arial"/>
        </w:rPr>
        <w:t xml:space="preserve">Reply </w:t>
      </w:r>
      <w:r w:rsidR="00DD57DB">
        <w:rPr>
          <w:rFonts w:ascii="Arial" w:hAnsi="Arial" w:cs="Arial"/>
          <w:bCs/>
        </w:rPr>
        <w:t>to</w:t>
      </w:r>
      <w:r w:rsidR="00F2446E">
        <w:rPr>
          <w:rFonts w:ascii="Arial" w:hAnsi="Arial" w:cs="Arial"/>
          <w:bCs/>
        </w:rPr>
        <w:t xml:space="preserve"> </w:t>
      </w:r>
      <w:r w:rsidR="00F43845" w:rsidRPr="00F43845">
        <w:rPr>
          <w:rFonts w:ascii="Arial" w:hAnsi="Arial" w:cs="Arial"/>
          <w:bCs/>
        </w:rPr>
        <w:t xml:space="preserve">Liaison Statement </w:t>
      </w:r>
      <w:r w:rsidR="005C53E6">
        <w:rPr>
          <w:rFonts w:ascii="Arial" w:hAnsi="Arial" w:cs="Arial"/>
          <w:bCs/>
        </w:rPr>
        <w:t>from ETSI EE PS</w:t>
      </w:r>
    </w:p>
    <w:p w14:paraId="780D34AF" w14:textId="2550129B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031C1F" w:rsidRPr="00CE5E53">
        <w:rPr>
          <w:rFonts w:ascii="Arial" w:hAnsi="Arial" w:cs="Arial"/>
          <w:bCs/>
        </w:rPr>
        <w:t>S5-23</w:t>
      </w:r>
      <w:r w:rsidR="002512E8">
        <w:rPr>
          <w:rFonts w:ascii="Arial" w:hAnsi="Arial" w:cs="Arial"/>
          <w:bCs/>
        </w:rPr>
        <w:t>6221</w:t>
      </w:r>
      <w:r w:rsidR="00031C1F" w:rsidRPr="00031C1F">
        <w:rPr>
          <w:rFonts w:ascii="Arial" w:hAnsi="Arial" w:cs="Arial"/>
          <w:bCs/>
        </w:rPr>
        <w:t xml:space="preserve"> </w:t>
      </w:r>
      <w:r w:rsidR="00031C1F">
        <w:rPr>
          <w:rFonts w:ascii="Arial" w:hAnsi="Arial" w:cs="Arial"/>
          <w:bCs/>
        </w:rPr>
        <w:t>(</w:t>
      </w:r>
      <w:r w:rsidR="002909F4" w:rsidRPr="002909F4">
        <w:rPr>
          <w:rFonts w:ascii="Arial" w:hAnsi="Arial" w:cs="Arial"/>
          <w:bCs/>
        </w:rPr>
        <w:t>Liaison Statement to 3GPP SA5</w:t>
      </w:r>
      <w:r w:rsidR="00031C1F">
        <w:rPr>
          <w:rFonts w:ascii="Arial" w:hAnsi="Arial" w:cs="Arial"/>
          <w:bCs/>
        </w:rPr>
        <w:t>)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724FD05E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Pr="00E03011">
        <w:rPr>
          <w:rFonts w:ascii="Arial" w:hAnsi="Arial" w:cs="Arial"/>
          <w:bCs/>
          <w:lang w:val="en-US"/>
        </w:rPr>
        <w:t>EE5G</w:t>
      </w:r>
      <w:r w:rsidR="00F2446E">
        <w:rPr>
          <w:rFonts w:ascii="Arial" w:hAnsi="Arial" w:cs="Arial"/>
          <w:bCs/>
          <w:lang w:val="en-US"/>
        </w:rPr>
        <w:t>PLUS</w:t>
      </w:r>
      <w:r w:rsidRPr="00E03011">
        <w:rPr>
          <w:rFonts w:ascii="Arial" w:hAnsi="Arial" w:cs="Arial"/>
          <w:bCs/>
          <w:lang w:val="en-US"/>
        </w:rPr>
        <w:t>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406E1">
        <w:rPr>
          <w:rFonts w:ascii="Arial" w:hAnsi="Arial" w:cs="Arial"/>
          <w:b/>
          <w:lang w:val="fr-FR"/>
        </w:rPr>
        <w:t>Source:</w:t>
      </w:r>
      <w:proofErr w:type="gramEnd"/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7CFB988E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To: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7F5B4D">
        <w:rPr>
          <w:rFonts w:ascii="Arial" w:hAnsi="Arial" w:cs="Arial"/>
          <w:bCs/>
          <w:lang w:val="fr-FR"/>
        </w:rPr>
        <w:t>ETSI EE EEPS</w:t>
      </w:r>
    </w:p>
    <w:p w14:paraId="5681C84A" w14:textId="0A2425A8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Cc: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7406E1" w:rsidRPr="007406E1">
        <w:rPr>
          <w:rFonts w:ascii="Arial" w:hAnsi="Arial" w:cs="Arial"/>
          <w:bCs/>
          <w:lang w:val="fr-FR"/>
        </w:rPr>
        <w:t>ITU-T SG5</w:t>
      </w:r>
      <w:r w:rsidR="006D18AE">
        <w:rPr>
          <w:rFonts w:ascii="Arial" w:hAnsi="Arial" w:cs="Arial"/>
          <w:bCs/>
          <w:lang w:val="fr-FR"/>
        </w:rPr>
        <w:t>, 3GPP SA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2A2029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2A2029">
        <w:rPr>
          <w:rFonts w:ascii="Arial" w:hAnsi="Arial" w:cs="Arial"/>
          <w:b/>
          <w:lang w:val="en-US"/>
        </w:rPr>
        <w:t>Contact Person:</w:t>
      </w:r>
      <w:r w:rsidRPr="002A2029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2B4EB4" w14:textId="2F2625CF" w:rsidR="009D46C2" w:rsidRDefault="009D46C2" w:rsidP="009D46C2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3GPP SA5 thanks </w:t>
      </w:r>
      <w:r w:rsidR="002909F4">
        <w:rPr>
          <w:rFonts w:ascii="Arial" w:hAnsi="Arial" w:cs="Arial"/>
          <w:lang w:val="en-US" w:eastAsia="zh-CN"/>
        </w:rPr>
        <w:t>ETSI EE/EEPS</w:t>
      </w:r>
      <w:r w:rsidRPr="009D46C2">
        <w:rPr>
          <w:rFonts w:ascii="Arial" w:hAnsi="Arial" w:cs="Arial"/>
          <w:lang w:val="en-US" w:eastAsia="zh-CN"/>
        </w:rPr>
        <w:t xml:space="preserve"> for your </w:t>
      </w:r>
      <w:r w:rsidR="002909F4" w:rsidRPr="002909F4">
        <w:rPr>
          <w:rFonts w:ascii="Arial" w:hAnsi="Arial" w:cs="Arial"/>
          <w:lang w:val="en-US" w:eastAsia="zh-CN"/>
        </w:rPr>
        <w:t>Liaison Statement to 3GPP SA5</w:t>
      </w:r>
      <w:r w:rsidRPr="009D46C2">
        <w:rPr>
          <w:rFonts w:ascii="Arial" w:hAnsi="Arial" w:cs="Arial"/>
          <w:lang w:val="en-US" w:eastAsia="zh-CN"/>
        </w:rPr>
        <w:t xml:space="preserve">. </w:t>
      </w:r>
      <w:r w:rsidR="006A028F">
        <w:rPr>
          <w:rFonts w:ascii="Arial" w:hAnsi="Arial" w:cs="Arial"/>
          <w:lang w:val="en-US" w:eastAsia="zh-CN"/>
        </w:rPr>
        <w:t>SA5 would like to provide you with the following updates:</w:t>
      </w:r>
    </w:p>
    <w:p w14:paraId="3A326623" w14:textId="3A853132" w:rsidR="006A028F" w:rsidRDefault="006A028F" w:rsidP="009D46C2">
      <w:pPr>
        <w:spacing w:after="0"/>
        <w:rPr>
          <w:rFonts w:ascii="Arial" w:hAnsi="Arial" w:cs="Arial"/>
          <w:lang w:val="en-US" w:eastAsia="zh-CN"/>
        </w:rPr>
      </w:pPr>
    </w:p>
    <w:p w14:paraId="3142BE7D" w14:textId="73BF2E80" w:rsidR="00081305" w:rsidRDefault="006A028F" w:rsidP="006A028F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3GPP Release 18 work item on Energy Efficiency is planned to be completed by December 2023</w:t>
      </w:r>
      <w:r w:rsidR="00081305">
        <w:rPr>
          <w:rFonts w:ascii="Arial" w:hAnsi="Arial" w:cs="Arial"/>
          <w:lang w:val="en-US" w:eastAsia="zh-CN"/>
        </w:rPr>
        <w:t>;</w:t>
      </w:r>
    </w:p>
    <w:p w14:paraId="674D1C29" w14:textId="11F4BF37" w:rsidR="00081305" w:rsidRDefault="006A028F" w:rsidP="006A028F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Some of the three topics mentioned in your LS are still being addressed in the context of this release</w:t>
      </w:r>
      <w:r w:rsidR="00081305">
        <w:rPr>
          <w:rFonts w:ascii="Arial" w:hAnsi="Arial" w:cs="Arial"/>
          <w:lang w:val="en-US" w:eastAsia="zh-CN"/>
        </w:rPr>
        <w:t>, e.g. defining an EE KPI for URLLC based on reliability;</w:t>
      </w:r>
    </w:p>
    <w:p w14:paraId="22BD14E5" w14:textId="44DEF3E5" w:rsidR="006A028F" w:rsidRDefault="00081305" w:rsidP="006A028F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remaining topics will be addressed in Release 19, starting from January 2024, as left-over topics from Release 18. This includes defini</w:t>
      </w:r>
      <w:r w:rsidR="00AB483E">
        <w:rPr>
          <w:rFonts w:ascii="Arial" w:hAnsi="Arial" w:cs="Arial"/>
          <w:lang w:val="en-US" w:eastAsia="zh-CN"/>
        </w:rPr>
        <w:t>ng</w:t>
      </w:r>
      <w:r>
        <w:rPr>
          <w:rFonts w:ascii="Arial" w:hAnsi="Arial" w:cs="Arial"/>
          <w:lang w:val="en-US" w:eastAsia="zh-CN"/>
        </w:rPr>
        <w:t xml:space="preserve"> EE KPIs for other types of network slices (e.g. V2X), estimati</w:t>
      </w:r>
      <w:r w:rsidR="00AB483E">
        <w:rPr>
          <w:rFonts w:ascii="Arial" w:hAnsi="Arial" w:cs="Arial"/>
          <w:lang w:val="en-US" w:eastAsia="zh-CN"/>
        </w:rPr>
        <w:t>ng</w:t>
      </w:r>
      <w:r>
        <w:rPr>
          <w:rFonts w:ascii="Arial" w:hAnsi="Arial" w:cs="Arial"/>
          <w:lang w:val="en-US" w:eastAsia="zh-CN"/>
        </w:rPr>
        <w:t xml:space="preserve"> the energy consumed by Containerized VNFs</w:t>
      </w:r>
      <w:r w:rsidR="00AB483E">
        <w:rPr>
          <w:rFonts w:ascii="Arial" w:hAnsi="Arial" w:cs="Arial"/>
          <w:lang w:val="en-US" w:eastAsia="zh-CN"/>
        </w:rPr>
        <w:t xml:space="preserve"> (as, for now, only VM-based VNFs have been considered)</w:t>
      </w:r>
      <w:r>
        <w:rPr>
          <w:rFonts w:ascii="Arial" w:hAnsi="Arial" w:cs="Arial"/>
          <w:lang w:val="en-US" w:eastAsia="zh-CN"/>
        </w:rPr>
        <w:t>;</w:t>
      </w:r>
    </w:p>
    <w:p w14:paraId="32261E6B" w14:textId="5E3A25FA" w:rsidR="00081305" w:rsidRPr="006A028F" w:rsidRDefault="006933F5" w:rsidP="006A028F">
      <w:pPr>
        <w:pStyle w:val="ListParagraph"/>
        <w:numPr>
          <w:ilvl w:val="0"/>
          <w:numId w:val="38"/>
        </w:num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content of the Release 19 study on energy efficiency / energy saving is currently under construction</w:t>
      </w:r>
      <w:r w:rsidR="00AB483E">
        <w:rPr>
          <w:rFonts w:ascii="Arial" w:hAnsi="Arial" w:cs="Arial"/>
          <w:lang w:val="en-US" w:eastAsia="zh-CN"/>
        </w:rPr>
        <w:t xml:space="preserve"> and will be stable by December 2023 latest</w:t>
      </w:r>
      <w:r>
        <w:rPr>
          <w:rFonts w:ascii="Arial" w:hAnsi="Arial" w:cs="Arial"/>
          <w:lang w:val="en-US" w:eastAsia="zh-CN"/>
        </w:rPr>
        <w:t>.</w:t>
      </w:r>
    </w:p>
    <w:p w14:paraId="6ACA6826" w14:textId="77777777" w:rsidR="001C5FF5" w:rsidRDefault="001C5FF5" w:rsidP="009D46C2">
      <w:pPr>
        <w:spacing w:after="0"/>
        <w:rPr>
          <w:rFonts w:ascii="Arial" w:hAnsi="Arial" w:cs="Arial"/>
          <w:lang w:val="en-US" w:eastAsia="zh-CN"/>
        </w:rPr>
      </w:pPr>
    </w:p>
    <w:p w14:paraId="6BD89603" w14:textId="1908D5E4" w:rsidR="001A146B" w:rsidRDefault="006933F5" w:rsidP="001A146B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regard to the work undertaken in ETSI EE PS on multi-dimensional energy efficiency metrics, </w:t>
      </w:r>
      <w:r w:rsidR="00B04F8D" w:rsidRPr="00B04F8D">
        <w:rPr>
          <w:rFonts w:ascii="Arial" w:hAnsi="Arial" w:cs="Arial"/>
          <w:lang w:val="en-US" w:eastAsia="zh-CN"/>
        </w:rPr>
        <w:t>SA5 would be happy to collaborate with ETSI EE EEPS</w:t>
      </w:r>
      <w:r w:rsidR="0030087E">
        <w:rPr>
          <w:rFonts w:ascii="Arial" w:hAnsi="Arial" w:cs="Arial"/>
          <w:lang w:val="en-US" w:eastAsia="zh-CN"/>
        </w:rPr>
        <w:t>.</w:t>
      </w:r>
    </w:p>
    <w:p w14:paraId="694975C7" w14:textId="42383A52" w:rsidR="00AB483E" w:rsidRDefault="00AB483E" w:rsidP="001A146B">
      <w:pPr>
        <w:spacing w:after="0"/>
        <w:rPr>
          <w:rFonts w:ascii="Arial" w:hAnsi="Arial" w:cs="Arial"/>
          <w:lang w:val="en-US" w:eastAsia="zh-CN"/>
        </w:rPr>
      </w:pPr>
    </w:p>
    <w:p w14:paraId="02222C44" w14:textId="003767F9" w:rsidR="00AB483E" w:rsidRDefault="00AB483E" w:rsidP="001A146B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general, SA5 is willing to pursue the collaboration with ETSI EE and ITU-T SG5 on aspects related to energy efficiency and energy saving</w:t>
      </w:r>
      <w:r w:rsidR="005264D6">
        <w:rPr>
          <w:rFonts w:ascii="Arial" w:hAnsi="Arial" w:cs="Arial"/>
          <w:lang w:val="en-US" w:eastAsia="zh-CN"/>
        </w:rPr>
        <w:t xml:space="preserve">, and expects we’ll keep </w:t>
      </w:r>
      <w:r w:rsidR="002A3BF6">
        <w:rPr>
          <w:rFonts w:ascii="Arial" w:hAnsi="Arial" w:cs="Arial"/>
          <w:lang w:val="en-US" w:eastAsia="zh-CN"/>
        </w:rPr>
        <w:t>each other</w:t>
      </w:r>
      <w:r w:rsidR="005264D6">
        <w:rPr>
          <w:rFonts w:ascii="Arial" w:hAnsi="Arial" w:cs="Arial"/>
          <w:lang w:val="en-US" w:eastAsia="zh-CN"/>
        </w:rPr>
        <w:t xml:space="preserve"> updated</w:t>
      </w:r>
      <w:r>
        <w:rPr>
          <w:rFonts w:ascii="Arial" w:hAnsi="Arial" w:cs="Arial"/>
          <w:lang w:val="en-US" w:eastAsia="zh-CN"/>
        </w:rPr>
        <w:t>.</w:t>
      </w:r>
    </w:p>
    <w:p w14:paraId="5B4D89E4" w14:textId="48AFDCB3" w:rsidR="00BD64E3" w:rsidRDefault="00BD64E3" w:rsidP="001A146B">
      <w:pPr>
        <w:spacing w:after="0"/>
        <w:rPr>
          <w:rFonts w:ascii="Arial" w:hAnsi="Arial" w:cs="Arial"/>
          <w:lang w:val="en-US" w:eastAsia="zh-CN"/>
        </w:rPr>
      </w:pP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3126A414" w14:textId="0DD01319" w:rsidR="007D0267" w:rsidRPr="005264D6" w:rsidRDefault="007D0267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28.554: Management and orchestration; 5G end to end Key Performance Indicators (KPI)</w:t>
      </w:r>
    </w:p>
    <w:p w14:paraId="32716251" w14:textId="139A2EE4" w:rsidR="007D0267" w:rsidRPr="005264D6" w:rsidRDefault="007D0267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28.5</w:t>
      </w:r>
      <w:r w:rsidR="00AB483E" w:rsidRPr="005264D6">
        <w:rPr>
          <w:rFonts w:ascii="Arial" w:hAnsi="Arial" w:cs="Arial"/>
          <w:lang w:val="en-US" w:eastAsia="zh-CN"/>
        </w:rPr>
        <w:t>52</w:t>
      </w:r>
      <w:r w:rsidRPr="005264D6">
        <w:rPr>
          <w:rFonts w:ascii="Arial" w:hAnsi="Arial" w:cs="Arial"/>
          <w:lang w:val="en-US" w:eastAsia="zh-CN"/>
        </w:rPr>
        <w:t xml:space="preserve">: Management and orchestration; </w:t>
      </w:r>
      <w:r w:rsidR="00AB483E" w:rsidRPr="005264D6">
        <w:rPr>
          <w:rFonts w:ascii="Arial" w:hAnsi="Arial" w:cs="Arial"/>
          <w:lang w:val="en-US" w:eastAsia="zh-CN"/>
        </w:rPr>
        <w:t>5G performance measurements</w:t>
      </w:r>
    </w:p>
    <w:p w14:paraId="37892F53" w14:textId="77777777" w:rsidR="00B20935" w:rsidRPr="00705918" w:rsidRDefault="00B20935" w:rsidP="00B20935">
      <w:pPr>
        <w:pStyle w:val="Header"/>
        <w:rPr>
          <w:rFonts w:cs="Arial"/>
          <w:lang w:val="en-US"/>
        </w:rPr>
      </w:pPr>
    </w:p>
    <w:p w14:paraId="24E95128" w14:textId="4EE5572E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0E722462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6A028F">
        <w:rPr>
          <w:rFonts w:ascii="Arial" w:hAnsi="Arial" w:cs="Arial"/>
          <w:u w:val="single"/>
        </w:rPr>
        <w:t xml:space="preserve">ETSI EE EEPS, </w:t>
      </w:r>
      <w:r w:rsidR="001A146B">
        <w:rPr>
          <w:rFonts w:ascii="Arial" w:hAnsi="Arial" w:cs="Arial"/>
          <w:u w:val="single"/>
        </w:rPr>
        <w:t>ITU-T SG</w:t>
      </w:r>
      <w:r w:rsidR="006A028F">
        <w:rPr>
          <w:rFonts w:ascii="Arial" w:hAnsi="Arial" w:cs="Arial"/>
          <w:u w:val="single"/>
        </w:rPr>
        <w:t>5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please</w:t>
      </w:r>
      <w:r w:rsidR="00FD58B5">
        <w:rPr>
          <w:rFonts w:ascii="Arial" w:hAnsi="Arial" w:cs="Arial"/>
        </w:rPr>
        <w:t xml:space="preserve"> </w:t>
      </w:r>
      <w:r w:rsidR="00605BBB">
        <w:rPr>
          <w:rFonts w:ascii="Arial" w:hAnsi="Arial" w:cs="Arial"/>
        </w:rPr>
        <w:t>take the above information into consideration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7733CAB" w14:textId="11C5B6BC" w:rsidR="006F16D9" w:rsidRDefault="006F16D9" w:rsidP="00336D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SA5#152</w:t>
      </w:r>
      <w:r>
        <w:rPr>
          <w:rFonts w:ascii="Arial" w:hAnsi="Arial" w:cs="Arial"/>
          <w:bCs/>
          <w:lang w:val="en-US"/>
        </w:rPr>
        <w:tab/>
        <w:t>13 – 17 November 2023</w:t>
      </w:r>
      <w:r>
        <w:rPr>
          <w:rFonts w:ascii="Arial" w:hAnsi="Arial" w:cs="Arial"/>
          <w:bCs/>
          <w:lang w:val="en-US"/>
        </w:rPr>
        <w:tab/>
        <w:t>Chicago, US</w:t>
      </w:r>
    </w:p>
    <w:p w14:paraId="2CD117AE" w14:textId="6FCBFD69" w:rsidR="006A028F" w:rsidRPr="002A2029" w:rsidRDefault="006A028F" w:rsidP="006A028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A2029">
        <w:rPr>
          <w:rFonts w:ascii="Arial" w:hAnsi="Arial" w:cs="Arial"/>
          <w:bCs/>
          <w:lang w:val="en-US"/>
        </w:rPr>
        <w:t>SA5#153</w:t>
      </w:r>
      <w:r w:rsidRPr="002A2029">
        <w:rPr>
          <w:rFonts w:ascii="Arial" w:hAnsi="Arial" w:cs="Arial"/>
          <w:bCs/>
          <w:lang w:val="en-US"/>
        </w:rPr>
        <w:tab/>
        <w:t>29 Jan. – 2 Feb. 2024</w:t>
      </w:r>
      <w:r w:rsidRPr="002A2029">
        <w:rPr>
          <w:rFonts w:ascii="Arial" w:hAnsi="Arial" w:cs="Arial"/>
          <w:bCs/>
          <w:lang w:val="en-US"/>
        </w:rPr>
        <w:tab/>
      </w:r>
      <w:r w:rsidR="00B36DAF">
        <w:rPr>
          <w:rFonts w:ascii="Arial" w:hAnsi="Arial" w:cs="Arial"/>
          <w:bCs/>
          <w:lang w:val="en-US"/>
        </w:rPr>
        <w:t>Athens</w:t>
      </w:r>
      <w:r w:rsidR="00081305" w:rsidRPr="002A2029">
        <w:rPr>
          <w:rFonts w:ascii="Arial" w:hAnsi="Arial" w:cs="Arial"/>
          <w:bCs/>
          <w:lang w:val="en-US"/>
        </w:rPr>
        <w:t xml:space="preserve">, </w:t>
      </w:r>
      <w:r w:rsidR="00B36DAF">
        <w:rPr>
          <w:rFonts w:ascii="Arial" w:hAnsi="Arial" w:cs="Arial"/>
          <w:bCs/>
          <w:lang w:val="en-US"/>
        </w:rPr>
        <w:t>GR</w:t>
      </w:r>
    </w:p>
    <w:p w14:paraId="183F9BFC" w14:textId="77777777" w:rsidR="00B20935" w:rsidRPr="002A2029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2A20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C4149" w14:textId="77777777" w:rsidR="00C12328" w:rsidRDefault="00C12328">
      <w:r>
        <w:separator/>
      </w:r>
    </w:p>
  </w:endnote>
  <w:endnote w:type="continuationSeparator" w:id="0">
    <w:p w14:paraId="18266EC3" w14:textId="77777777" w:rsidR="00C12328" w:rsidRDefault="00C12328">
      <w:r>
        <w:continuationSeparator/>
      </w:r>
    </w:p>
  </w:endnote>
  <w:endnote w:type="continuationNotice" w:id="1">
    <w:p w14:paraId="1ACF22D0" w14:textId="77777777" w:rsidR="00C12328" w:rsidRDefault="00C123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263B2" w14:textId="77777777" w:rsidR="00C12328" w:rsidRDefault="00C12328">
      <w:r>
        <w:separator/>
      </w:r>
    </w:p>
  </w:footnote>
  <w:footnote w:type="continuationSeparator" w:id="0">
    <w:p w14:paraId="3F04A86C" w14:textId="77777777" w:rsidR="00C12328" w:rsidRDefault="00C12328">
      <w:r>
        <w:continuationSeparator/>
      </w:r>
    </w:p>
  </w:footnote>
  <w:footnote w:type="continuationNotice" w:id="1">
    <w:p w14:paraId="0717B247" w14:textId="77777777" w:rsidR="00C12328" w:rsidRDefault="00C123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1"/>
  </w:num>
  <w:num w:numId="6">
    <w:abstractNumId w:val="8"/>
  </w:num>
  <w:num w:numId="7">
    <w:abstractNumId w:val="10"/>
  </w:num>
  <w:num w:numId="8">
    <w:abstractNumId w:val="37"/>
  </w:num>
  <w:num w:numId="9">
    <w:abstractNumId w:val="29"/>
  </w:num>
  <w:num w:numId="10">
    <w:abstractNumId w:val="34"/>
  </w:num>
  <w:num w:numId="11">
    <w:abstractNumId w:val="13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5"/>
  </w:num>
  <w:num w:numId="21">
    <w:abstractNumId w:val="28"/>
  </w:num>
  <w:num w:numId="22">
    <w:abstractNumId w:val="9"/>
  </w:num>
  <w:num w:numId="23">
    <w:abstractNumId w:val="16"/>
  </w:num>
  <w:num w:numId="24">
    <w:abstractNumId w:val="12"/>
  </w:num>
  <w:num w:numId="25">
    <w:abstractNumId w:val="17"/>
  </w:num>
  <w:num w:numId="26">
    <w:abstractNumId w:val="24"/>
  </w:num>
  <w:num w:numId="27">
    <w:abstractNumId w:val="31"/>
  </w:num>
  <w:num w:numId="28">
    <w:abstractNumId w:val="30"/>
  </w:num>
  <w:num w:numId="29">
    <w:abstractNumId w:val="22"/>
  </w:num>
  <w:num w:numId="30">
    <w:abstractNumId w:val="32"/>
  </w:num>
  <w:num w:numId="31">
    <w:abstractNumId w:val="14"/>
  </w:num>
  <w:num w:numId="32">
    <w:abstractNumId w:val="18"/>
  </w:num>
  <w:num w:numId="33">
    <w:abstractNumId w:val="26"/>
  </w:num>
  <w:num w:numId="34">
    <w:abstractNumId w:val="19"/>
  </w:num>
  <w:num w:numId="35">
    <w:abstractNumId w:val="20"/>
  </w:num>
  <w:num w:numId="36">
    <w:abstractNumId w:val="33"/>
  </w:num>
  <w:num w:numId="37">
    <w:abstractNumId w:val="15"/>
  </w:num>
  <w:num w:numId="38">
    <w:abstractNumId w:val="25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31560"/>
    <w:rsid w:val="00031C1F"/>
    <w:rsid w:val="0003364B"/>
    <w:rsid w:val="00044477"/>
    <w:rsid w:val="0004578B"/>
    <w:rsid w:val="0004751F"/>
    <w:rsid w:val="000718E3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D1C"/>
    <w:rsid w:val="000C5FD5"/>
    <w:rsid w:val="000D1B5B"/>
    <w:rsid w:val="000D3B0F"/>
    <w:rsid w:val="000E6EFF"/>
    <w:rsid w:val="00102CC4"/>
    <w:rsid w:val="0010401F"/>
    <w:rsid w:val="00123119"/>
    <w:rsid w:val="00123B87"/>
    <w:rsid w:val="00130937"/>
    <w:rsid w:val="00134287"/>
    <w:rsid w:val="00134C71"/>
    <w:rsid w:val="00135F48"/>
    <w:rsid w:val="00136D6F"/>
    <w:rsid w:val="00137DDD"/>
    <w:rsid w:val="00145807"/>
    <w:rsid w:val="00147E07"/>
    <w:rsid w:val="00155947"/>
    <w:rsid w:val="00155D0B"/>
    <w:rsid w:val="0016187F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D13"/>
    <w:rsid w:val="00207A9A"/>
    <w:rsid w:val="00213829"/>
    <w:rsid w:val="00215130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70B45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6521"/>
    <w:rsid w:val="002B778B"/>
    <w:rsid w:val="002C1385"/>
    <w:rsid w:val="002C1AD4"/>
    <w:rsid w:val="002C2D59"/>
    <w:rsid w:val="002D294F"/>
    <w:rsid w:val="002D520E"/>
    <w:rsid w:val="002E00A5"/>
    <w:rsid w:val="002E6E3D"/>
    <w:rsid w:val="002F0A95"/>
    <w:rsid w:val="002F0CFC"/>
    <w:rsid w:val="002F42D5"/>
    <w:rsid w:val="0030087E"/>
    <w:rsid w:val="0030628A"/>
    <w:rsid w:val="003109A7"/>
    <w:rsid w:val="003132D5"/>
    <w:rsid w:val="00316B8E"/>
    <w:rsid w:val="0031797A"/>
    <w:rsid w:val="00322EA5"/>
    <w:rsid w:val="00326300"/>
    <w:rsid w:val="00326C0B"/>
    <w:rsid w:val="003302A7"/>
    <w:rsid w:val="003315EF"/>
    <w:rsid w:val="0033422D"/>
    <w:rsid w:val="00336DB9"/>
    <w:rsid w:val="00344732"/>
    <w:rsid w:val="00350210"/>
    <w:rsid w:val="0035122B"/>
    <w:rsid w:val="00352A79"/>
    <w:rsid w:val="00353451"/>
    <w:rsid w:val="0035548E"/>
    <w:rsid w:val="003557E8"/>
    <w:rsid w:val="00362338"/>
    <w:rsid w:val="00371032"/>
    <w:rsid w:val="00371B44"/>
    <w:rsid w:val="003741E7"/>
    <w:rsid w:val="003744CE"/>
    <w:rsid w:val="00394EE1"/>
    <w:rsid w:val="0039589D"/>
    <w:rsid w:val="003A58F7"/>
    <w:rsid w:val="003B27AE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7525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A1FE8"/>
    <w:rsid w:val="004A2E32"/>
    <w:rsid w:val="004A6CD7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47E3"/>
    <w:rsid w:val="00521131"/>
    <w:rsid w:val="005264D6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D85"/>
    <w:rsid w:val="006B0FAF"/>
    <w:rsid w:val="006B2B1C"/>
    <w:rsid w:val="006D02F7"/>
    <w:rsid w:val="006D18AE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701886"/>
    <w:rsid w:val="00704238"/>
    <w:rsid w:val="00705918"/>
    <w:rsid w:val="00706E79"/>
    <w:rsid w:val="00712189"/>
    <w:rsid w:val="007127A4"/>
    <w:rsid w:val="00733B9A"/>
    <w:rsid w:val="007406E1"/>
    <w:rsid w:val="00742250"/>
    <w:rsid w:val="00744A34"/>
    <w:rsid w:val="00753378"/>
    <w:rsid w:val="00754A94"/>
    <w:rsid w:val="00760BB0"/>
    <w:rsid w:val="0076157A"/>
    <w:rsid w:val="00762ABA"/>
    <w:rsid w:val="00772BBA"/>
    <w:rsid w:val="00772D92"/>
    <w:rsid w:val="00777CAC"/>
    <w:rsid w:val="00780346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44CD"/>
    <w:rsid w:val="007C46A5"/>
    <w:rsid w:val="007C70C4"/>
    <w:rsid w:val="007D0267"/>
    <w:rsid w:val="007D7A39"/>
    <w:rsid w:val="007E3127"/>
    <w:rsid w:val="007F252E"/>
    <w:rsid w:val="007F300B"/>
    <w:rsid w:val="007F4553"/>
    <w:rsid w:val="007F5B4D"/>
    <w:rsid w:val="008014C3"/>
    <w:rsid w:val="00824A28"/>
    <w:rsid w:val="008320A5"/>
    <w:rsid w:val="00832C87"/>
    <w:rsid w:val="008413BB"/>
    <w:rsid w:val="0085529A"/>
    <w:rsid w:val="00857C1E"/>
    <w:rsid w:val="00864529"/>
    <w:rsid w:val="00870F63"/>
    <w:rsid w:val="00876B9A"/>
    <w:rsid w:val="008818EB"/>
    <w:rsid w:val="00883E24"/>
    <w:rsid w:val="00884336"/>
    <w:rsid w:val="00886BB7"/>
    <w:rsid w:val="00886BC8"/>
    <w:rsid w:val="008870C4"/>
    <w:rsid w:val="00890CDA"/>
    <w:rsid w:val="008935BE"/>
    <w:rsid w:val="008A3254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7F4E"/>
    <w:rsid w:val="00953DEB"/>
    <w:rsid w:val="00955530"/>
    <w:rsid w:val="00957F90"/>
    <w:rsid w:val="00966D47"/>
    <w:rsid w:val="009671D1"/>
    <w:rsid w:val="00971F82"/>
    <w:rsid w:val="0097249A"/>
    <w:rsid w:val="00972619"/>
    <w:rsid w:val="009731D7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78EA"/>
    <w:rsid w:val="009E7F12"/>
    <w:rsid w:val="009F182F"/>
    <w:rsid w:val="009F1B84"/>
    <w:rsid w:val="009F3A89"/>
    <w:rsid w:val="009F4A64"/>
    <w:rsid w:val="00A021F1"/>
    <w:rsid w:val="00A10107"/>
    <w:rsid w:val="00A15C7F"/>
    <w:rsid w:val="00A16974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83145"/>
    <w:rsid w:val="00A84A94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122EB"/>
    <w:rsid w:val="00B13FEB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610E5"/>
    <w:rsid w:val="00B70E18"/>
    <w:rsid w:val="00B724D4"/>
    <w:rsid w:val="00B742F9"/>
    <w:rsid w:val="00B80E9F"/>
    <w:rsid w:val="00B870F4"/>
    <w:rsid w:val="00B879F0"/>
    <w:rsid w:val="00BA07F8"/>
    <w:rsid w:val="00BA43AF"/>
    <w:rsid w:val="00BA457C"/>
    <w:rsid w:val="00BB1C69"/>
    <w:rsid w:val="00BB6E45"/>
    <w:rsid w:val="00BC024A"/>
    <w:rsid w:val="00BC0CDD"/>
    <w:rsid w:val="00BD64E3"/>
    <w:rsid w:val="00BE3362"/>
    <w:rsid w:val="00BE6EAC"/>
    <w:rsid w:val="00BE736B"/>
    <w:rsid w:val="00BF234F"/>
    <w:rsid w:val="00BF6A4F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712D"/>
    <w:rsid w:val="00C5099A"/>
    <w:rsid w:val="00C5289D"/>
    <w:rsid w:val="00C53134"/>
    <w:rsid w:val="00C61748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437FF"/>
    <w:rsid w:val="00D46A6B"/>
    <w:rsid w:val="00D50691"/>
    <w:rsid w:val="00D5130C"/>
    <w:rsid w:val="00D5380C"/>
    <w:rsid w:val="00D60944"/>
    <w:rsid w:val="00D62265"/>
    <w:rsid w:val="00D62A6B"/>
    <w:rsid w:val="00D63888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3FA2"/>
    <w:rsid w:val="00E14F3B"/>
    <w:rsid w:val="00E17E9B"/>
    <w:rsid w:val="00E225E7"/>
    <w:rsid w:val="00E273D5"/>
    <w:rsid w:val="00E30155"/>
    <w:rsid w:val="00E30D2E"/>
    <w:rsid w:val="00E56815"/>
    <w:rsid w:val="00E605B8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7044"/>
    <w:rsid w:val="00F20C43"/>
    <w:rsid w:val="00F231C8"/>
    <w:rsid w:val="00F23859"/>
    <w:rsid w:val="00F2446E"/>
    <w:rsid w:val="00F32800"/>
    <w:rsid w:val="00F37204"/>
    <w:rsid w:val="00F37FA1"/>
    <w:rsid w:val="00F43845"/>
    <w:rsid w:val="00F47B69"/>
    <w:rsid w:val="00F50574"/>
    <w:rsid w:val="00F50708"/>
    <w:rsid w:val="00F55237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2023-10-09T03:16:00Z</dcterms:created>
  <dcterms:modified xsi:type="dcterms:W3CDTF">2023-10-09T03:20:00Z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1696735426</vt:lpwstr>
  </property>
</Properties>
</file>